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C5C5F" w14:textId="77777777" w:rsidR="00514DDF" w:rsidRDefault="00514DDF" w:rsidP="00514DD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AF09575" w14:textId="77777777" w:rsidR="00514DDF" w:rsidRDefault="00514DDF" w:rsidP="00514DD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A2878B" w14:textId="77777777" w:rsidR="00514DDF" w:rsidRDefault="00514DDF" w:rsidP="0018044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369167" w14:textId="77777777" w:rsidR="0085747A" w:rsidRPr="00AC4F1B" w:rsidRDefault="0085747A" w:rsidP="00180444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C4F1B">
        <w:rPr>
          <w:rFonts w:ascii="Corbel" w:hAnsi="Corbel"/>
          <w:b/>
          <w:smallCaps/>
          <w:sz w:val="24"/>
          <w:szCs w:val="24"/>
        </w:rPr>
        <w:t>SYLABUS</w:t>
      </w:r>
    </w:p>
    <w:p w14:paraId="0074CED9" w14:textId="77777777" w:rsidR="0085747A" w:rsidRPr="00AC4F1B" w:rsidRDefault="0071620A" w:rsidP="008D5E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C4F1B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AC4F1B">
        <w:rPr>
          <w:rFonts w:ascii="Corbel" w:hAnsi="Corbel"/>
          <w:b/>
          <w:smallCaps/>
          <w:sz w:val="24"/>
          <w:szCs w:val="24"/>
        </w:rPr>
        <w:t xml:space="preserve"> </w:t>
      </w:r>
      <w:r w:rsidR="008D5E55">
        <w:rPr>
          <w:rFonts w:ascii="Corbel" w:hAnsi="Corbel"/>
          <w:b/>
          <w:smallCaps/>
          <w:sz w:val="24"/>
          <w:szCs w:val="24"/>
        </w:rPr>
        <w:t>202</w:t>
      </w:r>
      <w:r w:rsidR="00025382">
        <w:rPr>
          <w:rFonts w:ascii="Corbel" w:hAnsi="Corbel"/>
          <w:b/>
          <w:smallCaps/>
          <w:sz w:val="24"/>
          <w:szCs w:val="24"/>
        </w:rPr>
        <w:t>5</w:t>
      </w:r>
      <w:r w:rsidR="008D5E55">
        <w:rPr>
          <w:rFonts w:ascii="Corbel" w:hAnsi="Corbel"/>
          <w:b/>
          <w:smallCaps/>
          <w:sz w:val="24"/>
          <w:szCs w:val="24"/>
        </w:rPr>
        <w:t>-20</w:t>
      </w:r>
      <w:r w:rsidR="00025382">
        <w:rPr>
          <w:rFonts w:ascii="Corbel" w:hAnsi="Corbel"/>
          <w:b/>
          <w:smallCaps/>
          <w:sz w:val="24"/>
          <w:szCs w:val="24"/>
        </w:rPr>
        <w:t>30</w:t>
      </w:r>
    </w:p>
    <w:p w14:paraId="1C3017AD" w14:textId="77777777" w:rsidR="00445970" w:rsidRPr="00AC4F1B" w:rsidRDefault="00445970" w:rsidP="00180444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Rok akademicki   </w:t>
      </w:r>
      <w:r w:rsidR="00AF60AE" w:rsidRPr="00AC4F1B">
        <w:rPr>
          <w:rFonts w:ascii="Corbel" w:hAnsi="Corbel"/>
          <w:b/>
          <w:sz w:val="24"/>
          <w:szCs w:val="24"/>
        </w:rPr>
        <w:t>202</w:t>
      </w:r>
      <w:r w:rsidR="00025382">
        <w:rPr>
          <w:rFonts w:ascii="Corbel" w:hAnsi="Corbel"/>
          <w:b/>
          <w:sz w:val="24"/>
          <w:szCs w:val="24"/>
        </w:rPr>
        <w:t>8</w:t>
      </w:r>
      <w:r w:rsidR="00AF60AE" w:rsidRPr="00AC4F1B">
        <w:rPr>
          <w:rFonts w:ascii="Corbel" w:hAnsi="Corbel"/>
          <w:b/>
          <w:sz w:val="24"/>
          <w:szCs w:val="24"/>
        </w:rPr>
        <w:t>/202</w:t>
      </w:r>
      <w:r w:rsidR="00025382">
        <w:rPr>
          <w:rFonts w:ascii="Corbel" w:hAnsi="Corbel"/>
          <w:b/>
          <w:sz w:val="24"/>
          <w:szCs w:val="24"/>
        </w:rPr>
        <w:t>9</w:t>
      </w:r>
    </w:p>
    <w:p w14:paraId="7C090E34" w14:textId="77777777" w:rsidR="0085747A" w:rsidRPr="00AC4F1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72DBBD" w14:textId="77777777" w:rsidR="0085747A" w:rsidRPr="00AC4F1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C4F1B">
        <w:rPr>
          <w:rFonts w:ascii="Corbel" w:hAnsi="Corbel"/>
          <w:szCs w:val="24"/>
        </w:rPr>
        <w:t xml:space="preserve">1. </w:t>
      </w:r>
      <w:r w:rsidR="0085747A" w:rsidRPr="00AC4F1B">
        <w:rPr>
          <w:rFonts w:ascii="Corbel" w:hAnsi="Corbel"/>
          <w:szCs w:val="24"/>
        </w:rPr>
        <w:t xml:space="preserve">Podstawowe </w:t>
      </w:r>
      <w:r w:rsidR="00445970" w:rsidRPr="00AC4F1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C4F1B" w14:paraId="54614682" w14:textId="77777777" w:rsidTr="00AF60AE">
        <w:tc>
          <w:tcPr>
            <w:tcW w:w="2694" w:type="dxa"/>
            <w:vAlign w:val="center"/>
          </w:tcPr>
          <w:p w14:paraId="0B64A0AE" w14:textId="77777777" w:rsidR="0085747A" w:rsidRPr="00AC4F1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74DD79" w14:textId="77777777" w:rsidR="0085747A" w:rsidRPr="00AC4F1B" w:rsidRDefault="00180444" w:rsidP="0018044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m</w:t>
            </w:r>
            <w:r w:rsidR="00B17834" w:rsidRPr="00AC4F1B">
              <w:rPr>
                <w:rFonts w:ascii="Corbel" w:hAnsi="Corbel"/>
                <w:sz w:val="24"/>
                <w:szCs w:val="24"/>
              </w:rPr>
              <w:t xml:space="preserve">etodyka kształcenia i wychowania uczniów </w:t>
            </w:r>
            <w:r w:rsidR="00654468" w:rsidRPr="00AC4F1B">
              <w:rPr>
                <w:rFonts w:ascii="Corbel" w:hAnsi="Corbel"/>
                <w:sz w:val="24"/>
                <w:szCs w:val="24"/>
              </w:rPr>
              <w:br/>
            </w:r>
            <w:r w:rsidR="00B17834" w:rsidRPr="00AC4F1B">
              <w:rPr>
                <w:rFonts w:ascii="Corbel" w:hAnsi="Corbel"/>
                <w:sz w:val="24"/>
                <w:szCs w:val="24"/>
              </w:rPr>
              <w:t xml:space="preserve">z niepełnosprawnością intelektualną w stopniu lekkim </w:t>
            </w:r>
            <w:r w:rsidRPr="00AC4F1B">
              <w:rPr>
                <w:rFonts w:ascii="Corbel" w:hAnsi="Corbel"/>
                <w:sz w:val="24"/>
                <w:szCs w:val="24"/>
              </w:rPr>
              <w:br/>
            </w:r>
            <w:r w:rsidR="00B17834" w:rsidRPr="00AC4F1B">
              <w:rPr>
                <w:rFonts w:ascii="Corbel" w:hAnsi="Corbel"/>
                <w:sz w:val="24"/>
                <w:szCs w:val="24"/>
              </w:rPr>
              <w:t>w klasach starszych</w:t>
            </w:r>
          </w:p>
        </w:tc>
      </w:tr>
      <w:tr w:rsidR="00180444" w:rsidRPr="00AC4F1B" w14:paraId="472FFB86" w14:textId="77777777" w:rsidTr="00AF60AE">
        <w:tc>
          <w:tcPr>
            <w:tcW w:w="2694" w:type="dxa"/>
            <w:vAlign w:val="center"/>
          </w:tcPr>
          <w:p w14:paraId="32DAD8D5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0BD3F3F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80444" w:rsidRPr="00AC4F1B" w14:paraId="246B8862" w14:textId="77777777" w:rsidTr="00AF60AE">
        <w:tc>
          <w:tcPr>
            <w:tcW w:w="2694" w:type="dxa"/>
            <w:vAlign w:val="center"/>
          </w:tcPr>
          <w:p w14:paraId="16D120E5" w14:textId="77777777" w:rsidR="00180444" w:rsidRPr="00AC4F1B" w:rsidRDefault="0018044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FE7A32A" w14:textId="77777777" w:rsidR="00180444" w:rsidRPr="00AC4F1B" w:rsidRDefault="001F3F02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3F0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80444" w:rsidRPr="00AC4F1B" w14:paraId="7A8E8BB4" w14:textId="77777777" w:rsidTr="00AF60AE">
        <w:tc>
          <w:tcPr>
            <w:tcW w:w="2694" w:type="dxa"/>
            <w:vAlign w:val="center"/>
          </w:tcPr>
          <w:p w14:paraId="4C5BD079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59869F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80444" w:rsidRPr="00AC4F1B" w14:paraId="5E1DC18B" w14:textId="77777777" w:rsidTr="00AF60AE">
        <w:tc>
          <w:tcPr>
            <w:tcW w:w="2694" w:type="dxa"/>
            <w:vAlign w:val="center"/>
          </w:tcPr>
          <w:p w14:paraId="499261AA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B9988B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80444" w:rsidRPr="00AC4F1B" w14:paraId="163A17B9" w14:textId="77777777" w:rsidTr="00AF60AE">
        <w:tc>
          <w:tcPr>
            <w:tcW w:w="2694" w:type="dxa"/>
            <w:vAlign w:val="center"/>
          </w:tcPr>
          <w:p w14:paraId="3696E26A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8CC15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80444" w:rsidRPr="00AC4F1B" w14:paraId="49C5DACE" w14:textId="77777777" w:rsidTr="00AF60AE">
        <w:tc>
          <w:tcPr>
            <w:tcW w:w="2694" w:type="dxa"/>
            <w:vAlign w:val="center"/>
          </w:tcPr>
          <w:p w14:paraId="4DACE2BB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83078E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0444" w:rsidRPr="00AC4F1B" w14:paraId="45A88306" w14:textId="77777777" w:rsidTr="00AF60AE">
        <w:tc>
          <w:tcPr>
            <w:tcW w:w="2694" w:type="dxa"/>
            <w:vAlign w:val="center"/>
          </w:tcPr>
          <w:p w14:paraId="4667F35E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F03185" w14:textId="47F2B5A9" w:rsidR="00180444" w:rsidRPr="00AC4F1B" w:rsidRDefault="00970DD7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25382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180444" w:rsidRPr="00AC4F1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253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80444" w:rsidRPr="00AC4F1B" w14:paraId="18D39464" w14:textId="77777777" w:rsidTr="00AF60AE">
        <w:tc>
          <w:tcPr>
            <w:tcW w:w="2694" w:type="dxa"/>
            <w:vAlign w:val="center"/>
          </w:tcPr>
          <w:p w14:paraId="6CB7507F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F9817BD" w14:textId="77777777" w:rsidR="00180444" w:rsidRPr="00AC4F1B" w:rsidRDefault="00180444" w:rsidP="001804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Rok IV, 8 semestr</w:t>
            </w:r>
          </w:p>
        </w:tc>
      </w:tr>
      <w:tr w:rsidR="00180444" w:rsidRPr="00AC4F1B" w14:paraId="79F0C3F9" w14:textId="77777777" w:rsidTr="00AF60AE">
        <w:tc>
          <w:tcPr>
            <w:tcW w:w="2694" w:type="dxa"/>
            <w:vAlign w:val="center"/>
          </w:tcPr>
          <w:p w14:paraId="07F074EE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C29592" w14:textId="77777777" w:rsidR="00180444" w:rsidRPr="00AC4F1B" w:rsidRDefault="00180444" w:rsidP="00AF60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180444" w:rsidRPr="00AC4F1B" w14:paraId="0E073E30" w14:textId="77777777" w:rsidTr="00AF60AE">
        <w:tc>
          <w:tcPr>
            <w:tcW w:w="2694" w:type="dxa"/>
            <w:vAlign w:val="center"/>
          </w:tcPr>
          <w:p w14:paraId="249B21AB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75A7C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80444" w:rsidRPr="00AC4F1B" w14:paraId="53368B19" w14:textId="77777777" w:rsidTr="00AF60AE">
        <w:tc>
          <w:tcPr>
            <w:tcW w:w="2694" w:type="dxa"/>
            <w:vAlign w:val="center"/>
          </w:tcPr>
          <w:p w14:paraId="46E963B8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A37119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  <w:tr w:rsidR="00180444" w:rsidRPr="00AC4F1B" w14:paraId="601D2910" w14:textId="77777777" w:rsidTr="00AF60AE">
        <w:tc>
          <w:tcPr>
            <w:tcW w:w="2694" w:type="dxa"/>
            <w:vAlign w:val="center"/>
          </w:tcPr>
          <w:p w14:paraId="6E830EB4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D81151" w14:textId="77777777" w:rsidR="00180444" w:rsidRPr="00AC4F1B" w:rsidRDefault="00180444" w:rsidP="00AF60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AC4F1B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452AC9">
              <w:rPr>
                <w:rFonts w:ascii="Corbel" w:hAnsi="Corbel"/>
                <w:b w:val="0"/>
                <w:sz w:val="24"/>
                <w:szCs w:val="24"/>
              </w:rPr>
              <w:t>, dr Aleksandra Mach</w:t>
            </w:r>
          </w:p>
        </w:tc>
      </w:tr>
    </w:tbl>
    <w:p w14:paraId="59BD4671" w14:textId="77777777" w:rsidR="0085747A" w:rsidRPr="00AC4F1B" w:rsidRDefault="0085747A" w:rsidP="0051373E">
      <w:pPr>
        <w:pStyle w:val="Podpunkty"/>
        <w:ind w:left="0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* </w:t>
      </w:r>
      <w:r w:rsidRPr="00AC4F1B">
        <w:rPr>
          <w:rFonts w:ascii="Corbel" w:hAnsi="Corbel"/>
          <w:i/>
          <w:sz w:val="24"/>
          <w:szCs w:val="24"/>
        </w:rPr>
        <w:t>-</w:t>
      </w:r>
      <w:r w:rsidR="00B90885" w:rsidRPr="00AC4F1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C4F1B">
        <w:rPr>
          <w:rFonts w:ascii="Corbel" w:hAnsi="Corbel"/>
          <w:b w:val="0"/>
          <w:sz w:val="24"/>
          <w:szCs w:val="24"/>
        </w:rPr>
        <w:t>e,</w:t>
      </w:r>
      <w:r w:rsidRPr="00AC4F1B">
        <w:rPr>
          <w:rFonts w:ascii="Corbel" w:hAnsi="Corbel"/>
          <w:i/>
          <w:sz w:val="24"/>
          <w:szCs w:val="24"/>
        </w:rPr>
        <w:t xml:space="preserve"> </w:t>
      </w:r>
      <w:r w:rsidRPr="00AC4F1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C4F1B">
        <w:rPr>
          <w:rFonts w:ascii="Corbel" w:hAnsi="Corbel"/>
          <w:b w:val="0"/>
          <w:i/>
          <w:sz w:val="24"/>
          <w:szCs w:val="24"/>
        </w:rPr>
        <w:t>w Jednostce</w:t>
      </w:r>
    </w:p>
    <w:p w14:paraId="4D445203" w14:textId="77777777" w:rsidR="00923D7D" w:rsidRPr="00AC4F1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0B2BAF" w14:textId="77777777" w:rsidR="00923D7D" w:rsidRPr="00AC4F1B" w:rsidRDefault="0085747A" w:rsidP="00180444">
      <w:pPr>
        <w:pStyle w:val="Podpunkty"/>
        <w:ind w:left="284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>1.</w:t>
      </w:r>
      <w:r w:rsidR="00E22FBC" w:rsidRPr="00AC4F1B">
        <w:rPr>
          <w:rFonts w:ascii="Corbel" w:hAnsi="Corbel"/>
          <w:sz w:val="24"/>
          <w:szCs w:val="24"/>
        </w:rPr>
        <w:t>1</w:t>
      </w:r>
      <w:r w:rsidRPr="00AC4F1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AC4F1B" w14:paraId="07345F2C" w14:textId="77777777" w:rsidTr="003268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64F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Semestr</w:t>
            </w:r>
          </w:p>
          <w:p w14:paraId="3B39D775" w14:textId="77777777" w:rsidR="00015B8F" w:rsidRPr="00AC4F1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(</w:t>
            </w:r>
            <w:r w:rsidR="00363F78" w:rsidRPr="00AC4F1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666A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C4F1B">
              <w:rPr>
                <w:rFonts w:ascii="Corbel" w:hAnsi="Corbel"/>
                <w:szCs w:val="24"/>
              </w:rPr>
              <w:t>Wykł</w:t>
            </w:r>
            <w:proofErr w:type="spellEnd"/>
            <w:r w:rsidRPr="00AC4F1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D238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5C6C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C4F1B">
              <w:rPr>
                <w:rFonts w:ascii="Corbel" w:hAnsi="Corbel"/>
                <w:szCs w:val="24"/>
              </w:rPr>
              <w:t>Konw</w:t>
            </w:r>
            <w:proofErr w:type="spellEnd"/>
            <w:r w:rsidRPr="00AC4F1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9045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9CA1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C4F1B">
              <w:rPr>
                <w:rFonts w:ascii="Corbel" w:hAnsi="Corbel"/>
                <w:szCs w:val="24"/>
              </w:rPr>
              <w:t>Sem</w:t>
            </w:r>
            <w:proofErr w:type="spellEnd"/>
            <w:r w:rsidRPr="00AC4F1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A61A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1693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C4F1B">
              <w:rPr>
                <w:rFonts w:ascii="Corbel" w:hAnsi="Corbel"/>
                <w:szCs w:val="24"/>
              </w:rPr>
              <w:t>Prakt</w:t>
            </w:r>
            <w:proofErr w:type="spellEnd"/>
            <w:r w:rsidRPr="00AC4F1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EB28" w14:textId="77777777" w:rsidR="00015B8F" w:rsidRPr="00AC4F1B" w:rsidRDefault="001804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2AA3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C4F1B">
              <w:rPr>
                <w:rFonts w:ascii="Corbel" w:hAnsi="Corbel"/>
                <w:b/>
                <w:szCs w:val="24"/>
              </w:rPr>
              <w:t>Liczba pkt</w:t>
            </w:r>
            <w:r w:rsidR="00B90885" w:rsidRPr="00AC4F1B">
              <w:rPr>
                <w:rFonts w:ascii="Corbel" w:hAnsi="Corbel"/>
                <w:b/>
                <w:szCs w:val="24"/>
              </w:rPr>
              <w:t>.</w:t>
            </w:r>
            <w:r w:rsidRPr="00AC4F1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C4F1B" w14:paraId="054D5710" w14:textId="77777777" w:rsidTr="001804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D80C" w14:textId="77777777" w:rsidR="00015B8F" w:rsidRPr="00AC4F1B" w:rsidRDefault="00180444" w:rsidP="001804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45FD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B7AD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4D9B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F121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2CD8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3A9A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0181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B0B7" w14:textId="77777777" w:rsidR="00015B8F" w:rsidRPr="00AC4F1B" w:rsidRDefault="000253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4A41" w14:textId="77777777" w:rsidR="00015B8F" w:rsidRPr="00AC4F1B" w:rsidRDefault="003268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311C42D" w14:textId="77777777" w:rsidR="00923D7D" w:rsidRPr="00AC4F1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9FB123" w14:textId="77777777" w:rsidR="0085747A" w:rsidRPr="00AC4F1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>1.</w:t>
      </w:r>
      <w:r w:rsidR="00E22FBC" w:rsidRPr="00AC4F1B">
        <w:rPr>
          <w:rFonts w:ascii="Corbel" w:hAnsi="Corbel"/>
          <w:smallCaps w:val="0"/>
          <w:szCs w:val="24"/>
        </w:rPr>
        <w:t>2</w:t>
      </w:r>
      <w:r w:rsidR="00F83B28" w:rsidRPr="00AC4F1B">
        <w:rPr>
          <w:rFonts w:ascii="Corbel" w:hAnsi="Corbel"/>
          <w:smallCaps w:val="0"/>
          <w:szCs w:val="24"/>
        </w:rPr>
        <w:t>.</w:t>
      </w:r>
      <w:r w:rsidR="00F83B28"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smallCaps w:val="0"/>
          <w:szCs w:val="24"/>
        </w:rPr>
        <w:t xml:space="preserve">Sposób realizacji zajęć  </w:t>
      </w:r>
    </w:p>
    <w:p w14:paraId="185B6DCD" w14:textId="77777777" w:rsidR="00180444" w:rsidRPr="00AC4F1B" w:rsidRDefault="00180444" w:rsidP="00180444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AC4F1B">
        <w:rPr>
          <w:rFonts w:ascii="Corbel" w:eastAsia="MS Gothic" w:hAnsi="Corbel"/>
          <w:b w:val="0"/>
          <w:szCs w:val="24"/>
        </w:rPr>
        <w:sym w:font="Wingdings" w:char="F078"/>
      </w:r>
      <w:r w:rsidRPr="00AC4F1B">
        <w:rPr>
          <w:rFonts w:ascii="Corbel" w:eastAsia="MS Gothic" w:hAnsi="Corbel"/>
          <w:b w:val="0"/>
          <w:szCs w:val="24"/>
        </w:rPr>
        <w:t xml:space="preserve"> </w:t>
      </w:r>
      <w:r w:rsidRPr="00AC4F1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690130A" w14:textId="77777777" w:rsidR="0085747A" w:rsidRPr="00AC4F1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4F1B">
        <w:rPr>
          <w:rFonts w:ascii="MS Gothic" w:eastAsia="MS Gothic" w:hAnsi="MS Gothic" w:cs="MS Gothic" w:hint="eastAsia"/>
          <w:b w:val="0"/>
          <w:szCs w:val="24"/>
        </w:rPr>
        <w:t>☐</w:t>
      </w:r>
      <w:r w:rsidRPr="00AC4F1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3717A2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929A1D" w14:textId="77777777" w:rsidR="009C54AE" w:rsidRPr="00AC4F1B" w:rsidRDefault="00E22FBC" w:rsidP="001804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1.3 </w:t>
      </w:r>
      <w:r w:rsidR="00F83B28"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smallCaps w:val="0"/>
          <w:szCs w:val="24"/>
        </w:rPr>
        <w:t>For</w:t>
      </w:r>
      <w:r w:rsidR="00445970" w:rsidRPr="00AC4F1B">
        <w:rPr>
          <w:rFonts w:ascii="Corbel" w:hAnsi="Corbel"/>
          <w:smallCaps w:val="0"/>
          <w:szCs w:val="24"/>
        </w:rPr>
        <w:t xml:space="preserve">ma zaliczenia przedmiotu </w:t>
      </w:r>
      <w:r w:rsidRPr="00AC4F1B">
        <w:rPr>
          <w:rFonts w:ascii="Corbel" w:hAnsi="Corbel"/>
          <w:smallCaps w:val="0"/>
          <w:szCs w:val="24"/>
        </w:rPr>
        <w:t xml:space="preserve"> (z toku)</w:t>
      </w:r>
    </w:p>
    <w:p w14:paraId="5F2F1277" w14:textId="77777777" w:rsidR="00180444" w:rsidRPr="00AC4F1B" w:rsidRDefault="00180444" w:rsidP="001804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b w:val="0"/>
          <w:smallCaps w:val="0"/>
          <w:szCs w:val="24"/>
        </w:rPr>
        <w:t>zaliczenie z oceną</w:t>
      </w:r>
    </w:p>
    <w:p w14:paraId="2BE44775" w14:textId="77777777" w:rsidR="00E960BB" w:rsidRPr="00AC4F1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962061" w14:textId="77777777" w:rsidR="00E960BB" w:rsidRPr="00AC4F1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C4F1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C4F1B" w14:paraId="594A8FF5" w14:textId="77777777" w:rsidTr="00745302">
        <w:tc>
          <w:tcPr>
            <w:tcW w:w="9670" w:type="dxa"/>
          </w:tcPr>
          <w:p w14:paraId="6D651103" w14:textId="77777777" w:rsidR="0085747A" w:rsidRPr="00AC4F1B" w:rsidRDefault="003268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 pedagogiki osób z niepełnosprawnością intelektualną, pedagogiki ogólnej, psychologii rozwojowej, teoretycznych podstaw kształcenia i wychowania i </w:t>
            </w: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dydaktyki specjalnej </w:t>
            </w:r>
          </w:p>
        </w:tc>
      </w:tr>
    </w:tbl>
    <w:p w14:paraId="1C818B30" w14:textId="77777777" w:rsidR="00153C41" w:rsidRPr="00AC4F1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C57A78" w14:textId="77777777" w:rsidR="0085747A" w:rsidRPr="00AC4F1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C4F1B">
        <w:rPr>
          <w:rFonts w:ascii="Corbel" w:hAnsi="Corbel"/>
          <w:szCs w:val="24"/>
        </w:rPr>
        <w:t>3.</w:t>
      </w:r>
      <w:r w:rsidR="0085747A" w:rsidRPr="00AC4F1B">
        <w:rPr>
          <w:rFonts w:ascii="Corbel" w:hAnsi="Corbel"/>
          <w:szCs w:val="24"/>
        </w:rPr>
        <w:t xml:space="preserve"> </w:t>
      </w:r>
      <w:r w:rsidR="00A84C85" w:rsidRPr="00AC4F1B">
        <w:rPr>
          <w:rFonts w:ascii="Corbel" w:hAnsi="Corbel"/>
          <w:szCs w:val="24"/>
        </w:rPr>
        <w:t>cele, efekty uczenia się</w:t>
      </w:r>
      <w:r w:rsidR="0085747A" w:rsidRPr="00AC4F1B">
        <w:rPr>
          <w:rFonts w:ascii="Corbel" w:hAnsi="Corbel"/>
          <w:szCs w:val="24"/>
        </w:rPr>
        <w:t xml:space="preserve"> , treści Programowe i stosowane metody Dydaktyczne</w:t>
      </w:r>
    </w:p>
    <w:p w14:paraId="22F812C1" w14:textId="77777777" w:rsidR="0032683F" w:rsidRPr="00AC4F1B" w:rsidRDefault="0071620A" w:rsidP="00180444">
      <w:pPr>
        <w:pStyle w:val="Podpunkty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3.1 </w:t>
      </w:r>
      <w:r w:rsidR="00C05F44" w:rsidRPr="00AC4F1B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8789"/>
      </w:tblGrid>
      <w:tr w:rsidR="0085747A" w:rsidRPr="00AC4F1B" w14:paraId="0A0B40CF" w14:textId="77777777" w:rsidTr="00180444">
        <w:tc>
          <w:tcPr>
            <w:tcW w:w="735" w:type="dxa"/>
            <w:vAlign w:val="center"/>
          </w:tcPr>
          <w:p w14:paraId="21F442B1" w14:textId="77777777" w:rsidR="0085747A" w:rsidRPr="00AC4F1B" w:rsidRDefault="0085747A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04" w:type="dxa"/>
            <w:vAlign w:val="center"/>
          </w:tcPr>
          <w:p w14:paraId="32AF4C34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z zasadami organizowania kształcenia specjalnego uczniów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85747A" w:rsidRPr="00AC4F1B" w14:paraId="7464E79A" w14:textId="77777777" w:rsidTr="00180444">
        <w:tc>
          <w:tcPr>
            <w:tcW w:w="735" w:type="dxa"/>
            <w:vAlign w:val="center"/>
          </w:tcPr>
          <w:p w14:paraId="6CC1F779" w14:textId="77777777" w:rsidR="0085747A" w:rsidRPr="00AC4F1B" w:rsidRDefault="0032683F" w:rsidP="00180444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04" w:type="dxa"/>
            <w:vAlign w:val="center"/>
          </w:tcPr>
          <w:p w14:paraId="683FD896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Dostarczenie wiedzy dotyczącej celów i zadań nauczania i wychowania dzieci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85747A" w:rsidRPr="00AC4F1B" w14:paraId="725E6ACE" w14:textId="77777777" w:rsidTr="00180444">
        <w:tc>
          <w:tcPr>
            <w:tcW w:w="735" w:type="dxa"/>
            <w:vAlign w:val="center"/>
          </w:tcPr>
          <w:p w14:paraId="5E15FB7A" w14:textId="77777777" w:rsidR="0085747A" w:rsidRPr="00AC4F1B" w:rsidRDefault="0085747A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2683F" w:rsidRPr="00AC4F1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04" w:type="dxa"/>
            <w:vAlign w:val="center"/>
          </w:tcPr>
          <w:p w14:paraId="0C5D4CF8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Nabycie umiejętności planowania kształcenia specjalnego uczniów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32683F" w:rsidRPr="00AC4F1B" w14:paraId="629ED360" w14:textId="77777777" w:rsidTr="00180444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6131" w14:textId="77777777" w:rsidR="0032683F" w:rsidRPr="00AC4F1B" w:rsidRDefault="0032683F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4E20" w14:textId="77777777" w:rsidR="0032683F" w:rsidRPr="00AC4F1B" w:rsidRDefault="0032683F" w:rsidP="0032683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Wykształcenie umiejętności posługiwania się metodami kształcenia w pracy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dydaktyczno- wychowawczej z uczniami z niepełnosprawnością intelektualną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w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stopniu lekkim na II i III etapie edukacyjnym.</w:t>
            </w:r>
          </w:p>
        </w:tc>
      </w:tr>
    </w:tbl>
    <w:p w14:paraId="021FFB19" w14:textId="77777777" w:rsidR="0085747A" w:rsidRPr="00AC4F1B" w:rsidRDefault="0085747A" w:rsidP="0032683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F08CCE" w14:textId="77777777" w:rsidR="001D7B54" w:rsidRPr="00AC4F1B" w:rsidRDefault="009F4610" w:rsidP="0018044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3.2 </w:t>
      </w:r>
      <w:r w:rsidR="001D7B54" w:rsidRPr="00AC4F1B">
        <w:rPr>
          <w:rFonts w:ascii="Corbel" w:hAnsi="Corbel"/>
          <w:b/>
          <w:sz w:val="24"/>
          <w:szCs w:val="24"/>
        </w:rPr>
        <w:t xml:space="preserve">Efekty </w:t>
      </w:r>
      <w:r w:rsidR="00C05F44" w:rsidRPr="00AC4F1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C4F1B">
        <w:rPr>
          <w:rFonts w:ascii="Corbel" w:hAnsi="Corbel"/>
          <w:b/>
          <w:sz w:val="24"/>
          <w:szCs w:val="24"/>
        </w:rPr>
        <w:t>dla przedmiotu</w:t>
      </w:r>
      <w:r w:rsidR="00445970" w:rsidRPr="00AC4F1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6021"/>
        <w:gridCol w:w="1836"/>
      </w:tblGrid>
      <w:tr w:rsidR="0085747A" w:rsidRPr="00AC4F1B" w14:paraId="7890B0AA" w14:textId="77777777" w:rsidTr="00180444">
        <w:tc>
          <w:tcPr>
            <w:tcW w:w="1681" w:type="dxa"/>
            <w:vAlign w:val="center"/>
          </w:tcPr>
          <w:p w14:paraId="6A568072" w14:textId="77777777" w:rsidR="0085747A" w:rsidRPr="00AC4F1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C4F1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C4F1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16" w:type="dxa"/>
            <w:vAlign w:val="center"/>
          </w:tcPr>
          <w:p w14:paraId="138A7C72" w14:textId="77777777" w:rsidR="0085747A" w:rsidRPr="00AC4F1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2" w:type="dxa"/>
            <w:vAlign w:val="center"/>
          </w:tcPr>
          <w:p w14:paraId="42D4CB86" w14:textId="77777777" w:rsidR="0085747A" w:rsidRPr="00AC4F1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C4F1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80444" w:rsidRPr="00AC4F1B" w14:paraId="45C5D0ED" w14:textId="77777777" w:rsidTr="00180444">
        <w:tc>
          <w:tcPr>
            <w:tcW w:w="1681" w:type="dxa"/>
            <w:vAlign w:val="center"/>
          </w:tcPr>
          <w:p w14:paraId="61D6538E" w14:textId="77777777" w:rsidR="00180444" w:rsidRPr="00AC4F1B" w:rsidRDefault="0018044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116" w:type="dxa"/>
            <w:vAlign w:val="center"/>
          </w:tcPr>
          <w:p w14:paraId="76505AB4" w14:textId="77777777" w:rsidR="00180444" w:rsidRPr="00AC4F1B" w:rsidRDefault="001804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42" w:type="dxa"/>
            <w:vAlign w:val="center"/>
          </w:tcPr>
          <w:p w14:paraId="03B4AFB8" w14:textId="77777777" w:rsidR="00180444" w:rsidRPr="00AC4F1B" w:rsidRDefault="001804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630E" w:rsidRPr="00AC4F1B" w14:paraId="4E2C7F51" w14:textId="77777777" w:rsidTr="00180444">
        <w:tc>
          <w:tcPr>
            <w:tcW w:w="1681" w:type="dxa"/>
            <w:vAlign w:val="center"/>
          </w:tcPr>
          <w:p w14:paraId="50ECFEF2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16" w:type="dxa"/>
          </w:tcPr>
          <w:p w14:paraId="2EFD6481" w14:textId="77777777" w:rsidR="0078630E" w:rsidRPr="00AC4F1B" w:rsidRDefault="0061071F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wymieni </w:t>
            </w:r>
            <w:r w:rsidR="0078630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współczesne podejście do problemów uczniów </w:t>
            </w:r>
            <w:r w:rsidR="00C14E50"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 niepełnosprawnością intelektualną w stopniu lekkim na II i III etapie edukacyjnym</w:t>
            </w:r>
            <w:r w:rsidR="00FB2EBA"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 w:rsidR="00FB2EBA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i wynikające z niego nowe formy edukacji.</w:t>
            </w:r>
          </w:p>
        </w:tc>
        <w:tc>
          <w:tcPr>
            <w:tcW w:w="1842" w:type="dxa"/>
            <w:vAlign w:val="center"/>
          </w:tcPr>
          <w:p w14:paraId="4A05737E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W9.</w:t>
            </w:r>
          </w:p>
        </w:tc>
      </w:tr>
      <w:tr w:rsidR="0078630E" w:rsidRPr="00AC4F1B" w14:paraId="11B317A4" w14:textId="77777777" w:rsidTr="00180444">
        <w:tc>
          <w:tcPr>
            <w:tcW w:w="1681" w:type="dxa"/>
            <w:vAlign w:val="center"/>
          </w:tcPr>
          <w:p w14:paraId="1C1D1866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16" w:type="dxa"/>
          </w:tcPr>
          <w:p w14:paraId="233DCFF5" w14:textId="77777777" w:rsidR="0078630E" w:rsidRPr="00AC4F1B" w:rsidRDefault="0061071F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Student opisze s</w:t>
            </w:r>
            <w:r w:rsidR="0078630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ystem kształcenia specjalnego </w:t>
            </w:r>
            <w:r w:rsidR="00510CC4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78630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w kontekście systemu kształcenia powszechnego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14:paraId="155FA7BF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W10.</w:t>
            </w:r>
          </w:p>
        </w:tc>
      </w:tr>
      <w:tr w:rsidR="0078630E" w:rsidRPr="00AC4F1B" w14:paraId="61DAE20E" w14:textId="77777777" w:rsidTr="00180444">
        <w:tc>
          <w:tcPr>
            <w:tcW w:w="1681" w:type="dxa"/>
            <w:vAlign w:val="center"/>
          </w:tcPr>
          <w:p w14:paraId="1E9EAC79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16" w:type="dxa"/>
          </w:tcPr>
          <w:p w14:paraId="484B52C8" w14:textId="77777777" w:rsidR="0078630E" w:rsidRPr="00AC4F1B" w:rsidRDefault="0061071F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</w:t>
            </w:r>
            <w:r w:rsidR="0078630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organizację i metodyki kształcenia uczniów </w:t>
            </w:r>
            <w:r w:rsidR="00FB2EBA"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z niepełnosprawnością intelektualną w stopniu lekkim na II i III etapie edukacyjnym, a </w:t>
            </w:r>
            <w:r w:rsidR="0078630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w szczególności modele współpracy pedagogów specjalnych z nauczycielami, specjalistami, rodzicami lub opiekunami, oraz modele indywidualizacji lekcji</w:t>
            </w:r>
            <w:r w:rsidR="00FB2EBA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78630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i uniwersalnego projektowania zajęć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14:paraId="0CB39EAC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W11.</w:t>
            </w:r>
          </w:p>
        </w:tc>
      </w:tr>
      <w:tr w:rsidR="0078630E" w:rsidRPr="00AC4F1B" w14:paraId="5778AEDD" w14:textId="77777777" w:rsidTr="0018044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2E6B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97F6" w14:textId="77777777" w:rsidR="0078630E" w:rsidRPr="00AC4F1B" w:rsidRDefault="00FB2EBA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rozpozna i zinterpretuje zjawiska społeczne których uczestnikami są uczniowie 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 niepełnosprawnością intelektualną w stopniu lekkim na II i III etapie edukacyjnym.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115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78630E" w:rsidRPr="00AC4F1B" w14:paraId="76585079" w14:textId="77777777" w:rsidTr="0018044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520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B97" w14:textId="77777777" w:rsidR="0078630E" w:rsidRPr="00AC4F1B" w:rsidRDefault="00FB2EBA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aktualne koncepcje psychologiczne i pedagogiczne w planowaniu </w:t>
            </w:r>
            <w:r w:rsidR="00B64526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konstruowaniu 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zajęć</w:t>
            </w:r>
            <w:r w:rsidR="00B64526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dostosowując 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wymaga</w:t>
            </w:r>
            <w:r w:rsidR="00B64526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nia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edukacyjn</w:t>
            </w:r>
            <w:r w:rsidR="00B64526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e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do specjalnych potrzeb uczniów 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z niepełnosprawnością intelektualną </w:t>
            </w:r>
            <w:r w:rsidR="00510CC4"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w stopniu lekkim na II i III etapie edukacyjnym.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6070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U5.</w:t>
            </w:r>
          </w:p>
        </w:tc>
      </w:tr>
      <w:tr w:rsidR="0078630E" w:rsidRPr="00AC4F1B" w14:paraId="78809BBF" w14:textId="77777777" w:rsidTr="0018044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1D1C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BFC" w14:textId="77777777" w:rsidR="0078630E" w:rsidRPr="00AC4F1B" w:rsidRDefault="00FB2EBA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wiedzę z zakresu funkcjonowania uczniów 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 niepełnosprawnością intelektualną w stopniu lekkim na II i III etapie edukacyjnym.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50F5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U6.</w:t>
            </w:r>
          </w:p>
        </w:tc>
      </w:tr>
      <w:tr w:rsidR="0078630E" w:rsidRPr="00AC4F1B" w14:paraId="22E5059B" w14:textId="77777777" w:rsidTr="0018044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D8EE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2E0D" w14:textId="77777777" w:rsidR="0078630E" w:rsidRPr="00AC4F1B" w:rsidRDefault="00CB336B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Student przeprowadzi symulację zajęć</w:t>
            </w:r>
            <w:r w:rsidR="00204213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parciu o program i konspekt do zajęć, 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zindywidualizuje zadania, dostosuje 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metody i treści do potrzeb i możliwości uczniów </w:t>
            </w:r>
            <w:r w:rsidR="00510CC4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z niepełnosprawnością intelektualną w stopniu lekkim na </w:t>
            </w:r>
            <w:r w:rsidR="00510CC4"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II i III etapie edukacyjnym 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oraz wykorzysta zasady i metody indywidualnego projektowania zajęć.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91DA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U7.</w:t>
            </w:r>
          </w:p>
        </w:tc>
      </w:tr>
      <w:tr w:rsidR="0078630E" w:rsidRPr="00AC4F1B" w14:paraId="4C70503E" w14:textId="77777777" w:rsidTr="0018044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C1A2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597F81" w:rsidRPr="00AC4F1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02B" w14:textId="77777777" w:rsidR="0078630E" w:rsidRPr="00AC4F1B" w:rsidRDefault="00CB336B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opiszę specyfikę środowiska społecznego i jego wpływu na funkcjonowanie uczniów 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</w:t>
            </w:r>
            <w:r w:rsidR="00180444"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niepełnosprawnością intelektualną w stopniu lekkim na II i III etapie edukacyjnym.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5CB5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</w:tc>
      </w:tr>
      <w:tr w:rsidR="0078630E" w:rsidRPr="00AC4F1B" w14:paraId="136BD1E1" w14:textId="77777777" w:rsidTr="00180444">
        <w:trPr>
          <w:trHeight w:val="70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25C1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97F81" w:rsidRPr="00AC4F1B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EAD" w14:textId="77777777" w:rsidR="0078630E" w:rsidRPr="00AC4F1B" w:rsidRDefault="00CB336B" w:rsidP="00510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Student wyjaśni działania jakie mają służyć poprawie jakości życia uczniów z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niepełnosprawnością intelektualną w stopniu lekkim 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i ich rodzin.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AA38" w14:textId="77777777" w:rsidR="0078630E" w:rsidRPr="00AC4F1B" w:rsidRDefault="0078630E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PS. K6.</w:t>
            </w:r>
          </w:p>
        </w:tc>
      </w:tr>
    </w:tbl>
    <w:p w14:paraId="2A5F6CAC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D8C459" w14:textId="77777777" w:rsidR="0085747A" w:rsidRPr="00AC4F1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>3.3</w:t>
      </w:r>
      <w:r w:rsidR="001D7B54" w:rsidRPr="00AC4F1B">
        <w:rPr>
          <w:rFonts w:ascii="Corbel" w:hAnsi="Corbel"/>
          <w:b/>
          <w:sz w:val="24"/>
          <w:szCs w:val="24"/>
        </w:rPr>
        <w:t xml:space="preserve"> </w:t>
      </w:r>
      <w:r w:rsidR="0085747A" w:rsidRPr="00AC4F1B">
        <w:rPr>
          <w:rFonts w:ascii="Corbel" w:hAnsi="Corbel"/>
          <w:b/>
          <w:sz w:val="24"/>
          <w:szCs w:val="24"/>
        </w:rPr>
        <w:t>T</w:t>
      </w:r>
      <w:r w:rsidR="001D7B54" w:rsidRPr="00AC4F1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C4F1B">
        <w:rPr>
          <w:rFonts w:ascii="Corbel" w:hAnsi="Corbel"/>
          <w:sz w:val="24"/>
          <w:szCs w:val="24"/>
        </w:rPr>
        <w:t xml:space="preserve">  </w:t>
      </w:r>
    </w:p>
    <w:p w14:paraId="7BF15735" w14:textId="77777777" w:rsidR="00180444" w:rsidRPr="00AC4F1B" w:rsidRDefault="00180444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74AB7407" w14:textId="77777777" w:rsidR="00675843" w:rsidRPr="00AC4F1B" w:rsidRDefault="0085747A" w:rsidP="005137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Problematyka wykładu </w:t>
      </w:r>
      <w:r w:rsidR="0051373E" w:rsidRPr="00AC4F1B">
        <w:rPr>
          <w:rFonts w:ascii="Corbel" w:hAnsi="Corbel"/>
          <w:b/>
          <w:sz w:val="24"/>
          <w:szCs w:val="24"/>
        </w:rPr>
        <w:t xml:space="preserve">- </w:t>
      </w:r>
      <w:r w:rsidR="00180444" w:rsidRPr="00AC4F1B">
        <w:rPr>
          <w:rFonts w:ascii="Corbel" w:hAnsi="Corbel"/>
          <w:sz w:val="24"/>
          <w:szCs w:val="24"/>
        </w:rPr>
        <w:t>nie dotyczy</w:t>
      </w:r>
    </w:p>
    <w:p w14:paraId="708F2069" w14:textId="77777777" w:rsidR="0085747A" w:rsidRPr="00AC4F1B" w:rsidRDefault="0085747A" w:rsidP="0018044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Problematyka </w:t>
      </w:r>
      <w:r w:rsidR="00180444" w:rsidRPr="00AC4F1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9491"/>
      </w:tblGrid>
      <w:tr w:rsidR="0085747A" w:rsidRPr="00AC4F1B" w14:paraId="1ECC899F" w14:textId="77777777" w:rsidTr="00180444">
        <w:tc>
          <w:tcPr>
            <w:tcW w:w="9639" w:type="dxa"/>
            <w:gridSpan w:val="2"/>
          </w:tcPr>
          <w:p w14:paraId="3DDB3D54" w14:textId="77777777" w:rsidR="0085747A" w:rsidRPr="00AC4F1B" w:rsidRDefault="0085747A" w:rsidP="00510CC4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Treści merytoryczne</w:t>
            </w:r>
            <w:r w:rsidR="00180444" w:rsidRPr="00AC4F1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AC4F1B" w14:paraId="4DD34749" w14:textId="77777777" w:rsidTr="00180444">
        <w:tc>
          <w:tcPr>
            <w:tcW w:w="9639" w:type="dxa"/>
            <w:gridSpan w:val="2"/>
          </w:tcPr>
          <w:p w14:paraId="27C864E4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bookmarkStart w:id="0" w:name="_Hlk31199088"/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Specyfika kształcenia uczniów z niepełnosprawnością intelektualną</w:t>
            </w:r>
            <w:r w:rsidR="00EE0336" w:rsidRPr="00AC4F1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w stopniu lekkim na II i III etapie edukacyjnym.</w:t>
            </w:r>
          </w:p>
        </w:tc>
      </w:tr>
      <w:tr w:rsidR="0085747A" w:rsidRPr="00AC4F1B" w14:paraId="08007381" w14:textId="77777777" w:rsidTr="00180444">
        <w:tc>
          <w:tcPr>
            <w:tcW w:w="9639" w:type="dxa"/>
            <w:gridSpan w:val="2"/>
          </w:tcPr>
          <w:p w14:paraId="3D6287CC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Organizacja kształcenia uczniów z niepełnosprawnością intelektualną w stopniu lekkim na II i III etapie edukacyjnym.</w:t>
            </w:r>
          </w:p>
        </w:tc>
      </w:tr>
      <w:tr w:rsidR="0085747A" w:rsidRPr="00AC4F1B" w14:paraId="23A951B3" w14:textId="77777777" w:rsidTr="00180444">
        <w:tc>
          <w:tcPr>
            <w:tcW w:w="9639" w:type="dxa"/>
            <w:gridSpan w:val="2"/>
          </w:tcPr>
          <w:p w14:paraId="145BDFE7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Zasady i reguły pracy dydaktyczno-wychowawczej.</w:t>
            </w:r>
          </w:p>
        </w:tc>
      </w:tr>
      <w:tr w:rsidR="00A22928" w:rsidRPr="00AC4F1B" w14:paraId="478A7D1C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D05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Zadania nauczyciela – wychowawcy na II i III etapie edukacyjnym. Wsparcie metodyczne nauczyciela.</w:t>
            </w:r>
          </w:p>
        </w:tc>
      </w:tr>
      <w:tr w:rsidR="00A22928" w:rsidRPr="00AC4F1B" w14:paraId="27088EDF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8246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Cele, treści kształcenia, środki dydaktyczne, metody kształcenia, formy organizacji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br/>
              <w:t xml:space="preserve">zajęć na II i III etapie edukacyjnym. </w:t>
            </w:r>
          </w:p>
        </w:tc>
      </w:tr>
      <w:tr w:rsidR="00A22928" w:rsidRPr="00AC4F1B" w14:paraId="417C508C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D9E1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Sprawdziany i ocenianie na II i III etapie edukacyjnych w klasach uczniów z niepełnosprawnością intelektualną w stopniu lekkim.</w:t>
            </w:r>
          </w:p>
        </w:tc>
      </w:tr>
      <w:tr w:rsidR="00A22928" w:rsidRPr="00AC4F1B" w14:paraId="5FCABF38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375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Zajęcia pozalekcyjne dla uczniów na II i III etapie edukacyjnym.</w:t>
            </w:r>
          </w:p>
        </w:tc>
      </w:tr>
      <w:tr w:rsidR="00A22928" w:rsidRPr="00AC4F1B" w14:paraId="03F2430C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0E2" w14:textId="77777777" w:rsidR="00A22928" w:rsidRPr="00AC4F1B" w:rsidRDefault="00DC26AB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spółpracy z rodzicami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opiekunami uczniów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 xml:space="preserve"> z niepełnosprawnością intelektualną w stopniu lekkim i 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specjalistami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FE5831" w:rsidRPr="00AC4F1B" w14:paraId="0560ACF3" w14:textId="77777777" w:rsidTr="00180444">
        <w:trPr>
          <w:gridBefore w:val="1"/>
          <w:wBefore w:w="29" w:type="dxa"/>
        </w:trPr>
        <w:tc>
          <w:tcPr>
            <w:tcW w:w="9610" w:type="dxa"/>
          </w:tcPr>
          <w:p w14:paraId="0002C588" w14:textId="77777777" w:rsidR="00FE5831" w:rsidRPr="00AC4F1B" w:rsidRDefault="00FE5831" w:rsidP="00510CC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Przegląd i analiza programów zajęć</w:t>
            </w:r>
            <w:r w:rsidR="00EE0336" w:rsidRPr="00AC4F1B">
              <w:rPr>
                <w:rFonts w:ascii="Corbel" w:hAnsi="Corbel"/>
                <w:sz w:val="24"/>
                <w:szCs w:val="24"/>
              </w:rPr>
              <w:t xml:space="preserve"> -symulacja zaj</w:t>
            </w:r>
            <w:r w:rsidR="00180444" w:rsidRPr="00AC4F1B">
              <w:rPr>
                <w:rFonts w:ascii="Corbel" w:hAnsi="Corbel"/>
                <w:sz w:val="24"/>
                <w:szCs w:val="24"/>
              </w:rPr>
              <w:t>ę</w:t>
            </w:r>
            <w:r w:rsidR="00EE0336" w:rsidRPr="00AC4F1B">
              <w:rPr>
                <w:rFonts w:ascii="Corbel" w:hAnsi="Corbel"/>
                <w:sz w:val="24"/>
                <w:szCs w:val="24"/>
              </w:rPr>
              <w:t>ć.</w:t>
            </w:r>
          </w:p>
        </w:tc>
      </w:tr>
      <w:bookmarkEnd w:id="0"/>
    </w:tbl>
    <w:p w14:paraId="68D78C95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392F59" w14:textId="77777777" w:rsidR="0085747A" w:rsidRPr="00AC4F1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>3.4 Metody dydaktyczne</w:t>
      </w:r>
      <w:r w:rsidRPr="00AC4F1B">
        <w:rPr>
          <w:rFonts w:ascii="Corbel" w:hAnsi="Corbel"/>
          <w:b w:val="0"/>
          <w:smallCaps w:val="0"/>
          <w:szCs w:val="24"/>
        </w:rPr>
        <w:t xml:space="preserve"> </w:t>
      </w:r>
    </w:p>
    <w:p w14:paraId="1CDA4439" w14:textId="77777777" w:rsidR="003D5205" w:rsidRPr="00AC4F1B" w:rsidRDefault="003D5205" w:rsidP="00180444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b w:val="0"/>
          <w:smallCaps w:val="0"/>
          <w:szCs w:val="24"/>
        </w:rPr>
        <w:t>analiza tekstów z dyskusją, praca w grupach (rozwiązywanie zadań, dyskusja), metoda projektów</w:t>
      </w:r>
    </w:p>
    <w:p w14:paraId="7C77FED8" w14:textId="77777777" w:rsidR="00E960BB" w:rsidRPr="00AC4F1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7890E4" w14:textId="77777777" w:rsidR="00E960BB" w:rsidRPr="00AC4F1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5B4E61" w14:textId="77777777" w:rsidR="0085747A" w:rsidRPr="00AC4F1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 </w:t>
      </w:r>
      <w:r w:rsidR="0085747A" w:rsidRPr="00AC4F1B">
        <w:rPr>
          <w:rFonts w:ascii="Corbel" w:hAnsi="Corbel"/>
          <w:smallCaps w:val="0"/>
          <w:szCs w:val="24"/>
        </w:rPr>
        <w:t>METODY I KRYTERIA OCENY</w:t>
      </w:r>
      <w:r w:rsidR="009F4610" w:rsidRPr="00AC4F1B">
        <w:rPr>
          <w:rFonts w:ascii="Corbel" w:hAnsi="Corbel"/>
          <w:smallCaps w:val="0"/>
          <w:szCs w:val="24"/>
        </w:rPr>
        <w:t xml:space="preserve"> </w:t>
      </w:r>
    </w:p>
    <w:p w14:paraId="77DA80A7" w14:textId="77777777" w:rsidR="00923D7D" w:rsidRPr="00AC4F1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868753" w14:textId="77777777" w:rsidR="0085747A" w:rsidRPr="00AC4F1B" w:rsidRDefault="0085747A" w:rsidP="001804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C4F1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C4F1B" w14:paraId="2C8AFE6A" w14:textId="77777777" w:rsidTr="00DC26AB">
        <w:tc>
          <w:tcPr>
            <w:tcW w:w="1962" w:type="dxa"/>
            <w:vAlign w:val="center"/>
          </w:tcPr>
          <w:p w14:paraId="080229FC" w14:textId="77777777" w:rsidR="0085747A" w:rsidRPr="00AC4F1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611702D" w14:textId="77777777" w:rsidR="0085747A" w:rsidRPr="00AC4F1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09610F" w14:textId="77777777" w:rsidR="0085747A" w:rsidRPr="00AC4F1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DD802C" w14:textId="77777777" w:rsidR="0085747A" w:rsidRPr="00AC4F1B" w:rsidRDefault="0085747A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80444" w:rsidRPr="00AC4F1B" w14:paraId="05611B85" w14:textId="77777777" w:rsidTr="00180444">
        <w:tc>
          <w:tcPr>
            <w:tcW w:w="1962" w:type="dxa"/>
            <w:vAlign w:val="center"/>
          </w:tcPr>
          <w:p w14:paraId="6B4EE798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4D17B02C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20CE6EDD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2A7FD6D3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627C4339" w14:textId="77777777" w:rsidTr="00180444">
        <w:tc>
          <w:tcPr>
            <w:tcW w:w="1962" w:type="dxa"/>
            <w:vAlign w:val="center"/>
          </w:tcPr>
          <w:p w14:paraId="79698000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5F60732A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122EF325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obserwacja w trakcie zajęć, dyskusja, wypowiedź </w:t>
            </w:r>
            <w:r w:rsidRPr="00AC4F1B">
              <w:rPr>
                <w:rFonts w:ascii="Corbel" w:hAnsi="Corbel"/>
                <w:b w:val="0"/>
                <w:szCs w:val="24"/>
              </w:rPr>
              <w:lastRenderedPageBreak/>
              <w:t>studenta</w:t>
            </w:r>
          </w:p>
        </w:tc>
        <w:tc>
          <w:tcPr>
            <w:tcW w:w="2117" w:type="dxa"/>
            <w:vAlign w:val="center"/>
          </w:tcPr>
          <w:p w14:paraId="2E328099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lastRenderedPageBreak/>
              <w:t>warsztaty</w:t>
            </w:r>
          </w:p>
        </w:tc>
      </w:tr>
      <w:tr w:rsidR="00180444" w:rsidRPr="00AC4F1B" w14:paraId="6FE6C13A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D326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32CB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0FB9755C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F534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540B1AAE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B926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9A5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6A8A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08163D46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6A4A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73FF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2AE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70E34EEF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54A9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402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77AE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4D6046B6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2946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569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A4F6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75A1995D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89B0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E90B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kolokwium,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4F78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80444" w:rsidRPr="00AC4F1B" w14:paraId="2E777BB7" w14:textId="77777777" w:rsidTr="0018044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7EC4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F1B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1A51" w14:textId="77777777" w:rsidR="00180444" w:rsidRPr="00AC4F1B" w:rsidRDefault="00180444" w:rsidP="001804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kolokwium,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B97" w14:textId="77777777" w:rsidR="00180444" w:rsidRPr="00AC4F1B" w:rsidRDefault="00180444" w:rsidP="001804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8D1D89F" w14:textId="77777777" w:rsidR="00923D7D" w:rsidRPr="00AC4F1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702DFE" w14:textId="77777777" w:rsidR="00923D7D" w:rsidRPr="00AC4F1B" w:rsidRDefault="003E1941" w:rsidP="001804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4.2 </w:t>
      </w:r>
      <w:r w:rsidR="0085747A" w:rsidRPr="00AC4F1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C4F1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C4F1B" w14:paraId="66A230C0" w14:textId="77777777" w:rsidTr="00923D7D">
        <w:tc>
          <w:tcPr>
            <w:tcW w:w="9670" w:type="dxa"/>
          </w:tcPr>
          <w:p w14:paraId="1BA14823" w14:textId="77777777" w:rsidR="003D5205" w:rsidRPr="00AC4F1B" w:rsidRDefault="003D5205" w:rsidP="003D52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- przygotowanie pracy projektowej (</w:t>
            </w:r>
            <w:r w:rsidRPr="00AC4F1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konspekt do zajęć)</w:t>
            </w:r>
            <w:r w:rsidR="00510CC4" w:rsidRPr="00AC4F1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-</w:t>
            </w:r>
            <w:r w:rsidRPr="00AC4F1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symulacja zajęć na podstawie przygotowanych konspektów/scenariuszy;</w:t>
            </w:r>
          </w:p>
          <w:p w14:paraId="1559188C" w14:textId="77777777" w:rsidR="003632FB" w:rsidRDefault="003D5205" w:rsidP="003632F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-</w:t>
            </w:r>
            <w:r w:rsidR="00180444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3632FB">
              <w:rPr>
                <w:rFonts w:ascii="Corbel" w:hAnsi="Corbel"/>
                <w:b w:val="0"/>
                <w:bCs/>
                <w:smallCaps w:val="0"/>
                <w:szCs w:val="24"/>
              </w:rPr>
              <w:t>aktywność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zajęciach, udział w dyskusji</w:t>
            </w:r>
            <w:r w:rsidR="0051373E"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160F5E52" w14:textId="77777777" w:rsidR="0051373E" w:rsidRPr="003632FB" w:rsidRDefault="003632FB" w:rsidP="00DC26A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-</w:t>
            </w:r>
            <w:r w:rsidRPr="003632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kolokwium: zaliczenie  w formie testu;  ocenianie wg skali: 0 – 50% pkt. – </w:t>
            </w:r>
            <w:proofErr w:type="spellStart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ndst</w:t>
            </w:r>
            <w:proofErr w:type="spellEnd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; 51 – 60% pkt. - </w:t>
            </w:r>
            <w:proofErr w:type="spellStart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dst</w:t>
            </w:r>
            <w:proofErr w:type="spellEnd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; 61 – 70% pkt. - plus </w:t>
            </w:r>
            <w:proofErr w:type="spellStart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dst</w:t>
            </w:r>
            <w:proofErr w:type="spellEnd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; 71 – 80% pkt. - </w:t>
            </w:r>
            <w:proofErr w:type="spellStart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db</w:t>
            </w:r>
            <w:proofErr w:type="spellEnd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; 81 – 90% plus </w:t>
            </w:r>
            <w:proofErr w:type="spellStart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db</w:t>
            </w:r>
            <w:proofErr w:type="spellEnd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; 91 – 100% pkt. - </w:t>
            </w:r>
            <w:proofErr w:type="spellStart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bdb</w:t>
            </w:r>
            <w:proofErr w:type="spellEnd"/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</w:tbl>
    <w:p w14:paraId="77352218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69E595" w14:textId="77777777" w:rsidR="0085747A" w:rsidRPr="00AC4F1B" w:rsidRDefault="0085747A" w:rsidP="0018044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5. </w:t>
      </w:r>
      <w:r w:rsidR="00C61DC5" w:rsidRPr="00AC4F1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C26AB" w:rsidRPr="00AC4F1B" w14:paraId="05C20003" w14:textId="77777777" w:rsidTr="003E1941">
        <w:tc>
          <w:tcPr>
            <w:tcW w:w="4962" w:type="dxa"/>
            <w:vAlign w:val="center"/>
          </w:tcPr>
          <w:p w14:paraId="15997081" w14:textId="77777777" w:rsidR="0085747A" w:rsidRPr="00AC4F1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C4F1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C4F1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7DC381" w14:textId="77777777" w:rsidR="0085747A" w:rsidRPr="00AC4F1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C4F1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C4F1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C26AB" w:rsidRPr="00AC4F1B" w14:paraId="302028C8" w14:textId="77777777" w:rsidTr="00923D7D">
        <w:tc>
          <w:tcPr>
            <w:tcW w:w="4962" w:type="dxa"/>
          </w:tcPr>
          <w:p w14:paraId="7E8725E3" w14:textId="77777777" w:rsidR="0085747A" w:rsidRPr="00AC4F1B" w:rsidRDefault="00C61DC5" w:rsidP="004574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G</w:t>
            </w:r>
            <w:r w:rsidR="0085747A" w:rsidRPr="00AC4F1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C4F1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C4F1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C4F1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C57B84" w14:textId="77777777" w:rsidR="0085747A" w:rsidRPr="00AC4F1B" w:rsidRDefault="00025382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C26AB" w:rsidRPr="00AC4F1B" w14:paraId="1E96B263" w14:textId="77777777" w:rsidTr="00923D7D">
        <w:tc>
          <w:tcPr>
            <w:tcW w:w="4962" w:type="dxa"/>
          </w:tcPr>
          <w:p w14:paraId="5CC9527A" w14:textId="77777777" w:rsidR="00C61DC5" w:rsidRPr="00AC4F1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C4F1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74BCD" w:rsidRPr="00AC4F1B">
              <w:rPr>
                <w:rFonts w:ascii="Corbel" w:hAnsi="Corbel"/>
                <w:sz w:val="24"/>
                <w:szCs w:val="24"/>
              </w:rPr>
              <w:t>:</w:t>
            </w:r>
          </w:p>
          <w:p w14:paraId="326DF9A6" w14:textId="77777777" w:rsidR="00C61DC5" w:rsidRPr="00AC4F1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udział w konsultacjach,</w:t>
            </w:r>
            <w:r w:rsidR="00174BCD" w:rsidRPr="00AC4F1B">
              <w:rPr>
                <w:rFonts w:ascii="Corbel" w:hAnsi="Corbel"/>
                <w:sz w:val="24"/>
                <w:szCs w:val="24"/>
              </w:rPr>
              <w:t xml:space="preserve"> </w:t>
            </w:r>
            <w:r w:rsidR="00DC26AB" w:rsidRPr="00AC4F1B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400F1B4A" w14:textId="77777777" w:rsidR="00C61DC5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2</w:t>
            </w:r>
            <w:r w:rsidRPr="00AC4F1B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DC26AB" w:rsidRPr="00AC4F1B" w14:paraId="555AC9ED" w14:textId="77777777" w:rsidTr="00923D7D">
        <w:tc>
          <w:tcPr>
            <w:tcW w:w="4962" w:type="dxa"/>
          </w:tcPr>
          <w:p w14:paraId="164644E7" w14:textId="77777777" w:rsidR="0071620A" w:rsidRPr="00AC4F1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C4F1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C4F1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74BCD" w:rsidRPr="00AC4F1B">
              <w:rPr>
                <w:rFonts w:ascii="Corbel" w:hAnsi="Corbel"/>
                <w:sz w:val="24"/>
                <w:szCs w:val="24"/>
              </w:rPr>
              <w:t>:</w:t>
            </w:r>
          </w:p>
          <w:p w14:paraId="20CE0998" w14:textId="77777777" w:rsidR="0075010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B52BE20" w14:textId="77777777" w:rsidR="00C61DC5" w:rsidRPr="00AC4F1B" w:rsidRDefault="007501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DC26AB" w:rsidRPr="00AC4F1B">
              <w:rPr>
                <w:rFonts w:ascii="Corbel" w:hAnsi="Corbel"/>
                <w:sz w:val="24"/>
                <w:szCs w:val="24"/>
              </w:rPr>
              <w:t xml:space="preserve">tudiowanie literatury,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3D5205" w:rsidRPr="00AC4F1B">
              <w:rPr>
                <w:rFonts w:ascii="Corbel" w:hAnsi="Corbel"/>
                <w:sz w:val="24"/>
                <w:szCs w:val="24"/>
              </w:rPr>
              <w:t xml:space="preserve">przygotowanie projektu, </w:t>
            </w:r>
            <w:r w:rsidR="001F675E">
              <w:rPr>
                <w:rFonts w:ascii="Corbel" w:hAnsi="Corbel"/>
                <w:sz w:val="24"/>
                <w:szCs w:val="24"/>
              </w:rPr>
              <w:br/>
            </w:r>
            <w:r w:rsidR="00DC26AB" w:rsidRPr="00AC4F1B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5054840D" w14:textId="77777777" w:rsidR="00C61DC5" w:rsidRPr="00AC4F1B" w:rsidRDefault="001F675E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750100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19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 w:rsidR="00750100"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DC26AB" w:rsidRPr="00AC4F1B" w14:paraId="7A56A7C1" w14:textId="77777777" w:rsidTr="00923D7D">
        <w:tc>
          <w:tcPr>
            <w:tcW w:w="4962" w:type="dxa"/>
          </w:tcPr>
          <w:p w14:paraId="170175D2" w14:textId="77777777" w:rsidR="0085747A" w:rsidRPr="00AC4F1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E11C245" w14:textId="77777777" w:rsidR="0085747A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C26AB" w:rsidRPr="00AC4F1B" w14:paraId="2216A99E" w14:textId="77777777" w:rsidTr="00923D7D">
        <w:tc>
          <w:tcPr>
            <w:tcW w:w="4962" w:type="dxa"/>
          </w:tcPr>
          <w:p w14:paraId="696E9D62" w14:textId="77777777" w:rsidR="0085747A" w:rsidRPr="00AC4F1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98A59F" w14:textId="77777777" w:rsidR="0085747A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A75D89B" w14:textId="77777777" w:rsidR="0085747A" w:rsidRPr="00AC4F1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C4F1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C4F1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60393B6" w14:textId="77777777" w:rsidR="003E1941" w:rsidRPr="00AC4F1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46B26B" w14:textId="77777777" w:rsidR="0085747A" w:rsidRPr="00AC4F1B" w:rsidRDefault="0071620A" w:rsidP="00174B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6. </w:t>
      </w:r>
      <w:r w:rsidR="0085747A" w:rsidRPr="00AC4F1B">
        <w:rPr>
          <w:rFonts w:ascii="Corbel" w:hAnsi="Corbel"/>
          <w:smallCaps w:val="0"/>
          <w:szCs w:val="24"/>
        </w:rPr>
        <w:t>PRAKTYKI ZAWO</w:t>
      </w:r>
      <w:r w:rsidR="009D3F3B" w:rsidRPr="00AC4F1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AC4F1B" w14:paraId="1A187CF6" w14:textId="77777777" w:rsidTr="007B401D">
        <w:trPr>
          <w:trHeight w:val="397"/>
        </w:trPr>
        <w:tc>
          <w:tcPr>
            <w:tcW w:w="4111" w:type="dxa"/>
          </w:tcPr>
          <w:p w14:paraId="6D376BBD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2D2CB3" w14:textId="77777777" w:rsidR="0085747A" w:rsidRPr="00AC4F1B" w:rsidRDefault="00174BCD" w:rsidP="00174B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C4F1B" w14:paraId="2A52D96A" w14:textId="77777777" w:rsidTr="007B401D">
        <w:trPr>
          <w:trHeight w:val="397"/>
        </w:trPr>
        <w:tc>
          <w:tcPr>
            <w:tcW w:w="4111" w:type="dxa"/>
          </w:tcPr>
          <w:p w14:paraId="387EAA1C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E50BC40" w14:textId="77777777" w:rsidR="0085747A" w:rsidRPr="00AC4F1B" w:rsidRDefault="00174BCD" w:rsidP="00174B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6B7C38" w14:textId="77777777" w:rsidR="003E1941" w:rsidRPr="00AC4F1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9397A" w14:textId="77777777" w:rsidR="00675843" w:rsidRPr="00AC4F1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7. </w:t>
      </w:r>
      <w:r w:rsidR="0085747A" w:rsidRPr="00AC4F1B">
        <w:rPr>
          <w:rFonts w:ascii="Corbel" w:hAnsi="Corbel"/>
          <w:smallCaps w:val="0"/>
          <w:szCs w:val="24"/>
        </w:rPr>
        <w:t>LITERATURA</w:t>
      </w:r>
      <w:r w:rsidRPr="00AC4F1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17C4" w:rsidRPr="00AC4F1B" w14:paraId="4CF3FF41" w14:textId="77777777" w:rsidTr="00174BCD">
        <w:trPr>
          <w:trHeight w:val="397"/>
        </w:trPr>
        <w:tc>
          <w:tcPr>
            <w:tcW w:w="9639" w:type="dxa"/>
            <w:vAlign w:val="center"/>
          </w:tcPr>
          <w:p w14:paraId="086EBB97" w14:textId="77777777" w:rsidR="005117C4" w:rsidRPr="00AC4F1B" w:rsidRDefault="005117C4" w:rsidP="005117C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Cs/>
                <w:smallCaps w:val="0"/>
                <w:color w:val="000000"/>
                <w:szCs w:val="24"/>
                <w:lang w:eastAsia="pl-PL"/>
              </w:rPr>
            </w:pPr>
            <w:r w:rsidRPr="00AC4F1B">
              <w:rPr>
                <w:rFonts w:ascii="Corbel" w:eastAsia="Times New Roman" w:hAnsi="Corbel"/>
                <w:bCs/>
                <w:smallCaps w:val="0"/>
                <w:color w:val="000000"/>
                <w:szCs w:val="24"/>
                <w:lang w:eastAsia="pl-PL"/>
              </w:rPr>
              <w:lastRenderedPageBreak/>
              <w:t>Literatura podstawowa:</w:t>
            </w:r>
          </w:p>
          <w:p w14:paraId="1B1F4129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proofErr w:type="spellStart"/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Byers</w:t>
            </w:r>
            <w:proofErr w:type="spellEnd"/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R., </w:t>
            </w:r>
            <w:proofErr w:type="spellStart"/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Rose</w:t>
            </w:r>
            <w:proofErr w:type="spellEnd"/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R.: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Jak zaplanować pracę z dziećmi o specjalnych potrzebach edukacyjnych. Opracowanie metodyczne dla nauczycieli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Warszawa 2002.</w:t>
            </w:r>
          </w:p>
          <w:p w14:paraId="191394CE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Głodkowska</w:t>
            </w:r>
            <w:proofErr w:type="spellEnd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J.: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Poznanie ucznia szkoły specjalnej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WSiP 1999.</w:t>
            </w:r>
          </w:p>
          <w:p w14:paraId="1F4068EF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Głodkowska</w:t>
            </w:r>
            <w:proofErr w:type="spellEnd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J. 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Uczeń ze specjalnymi potrzebami edukacyjnymi w szkole ogólnodostępnej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APS 2011.</w:t>
            </w:r>
          </w:p>
          <w:p w14:paraId="05065C9A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Smykowska</w:t>
            </w:r>
            <w:proofErr w:type="spellEnd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D.: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Materiały metodyczne do nauczania dzieci i młodzieży niepełnosprawnych intelektualnie w stopniu lekkim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Kraków: Impuls 2006.</w:t>
            </w:r>
          </w:p>
          <w:p w14:paraId="601B2B84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proofErr w:type="spellStart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Stawowy-Wojnarowska</w:t>
            </w:r>
            <w:proofErr w:type="spellEnd"/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,I.(red.).: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Nauczanie w klasach 4-8 szkoły specjalnej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WSiP 1990.</w:t>
            </w:r>
          </w:p>
          <w:p w14:paraId="0D61458E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Tkaczyk, G., Serafin, T. 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MEN 2001.</w:t>
            </w:r>
          </w:p>
          <w:p w14:paraId="67B6053E" w14:textId="77777777" w:rsidR="005117C4" w:rsidRPr="00AC4F1B" w:rsidRDefault="005117C4" w:rsidP="00174BCD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Węglińska, M.: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Jak przygotować się do lekcji? Wybór materiałów dydaktycznych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Kraków: Impuls 2005.</w:t>
            </w:r>
          </w:p>
        </w:tc>
      </w:tr>
      <w:tr w:rsidR="0085747A" w:rsidRPr="00AC4F1B" w14:paraId="50DED3E2" w14:textId="77777777" w:rsidTr="00174BCD">
        <w:trPr>
          <w:trHeight w:val="397"/>
        </w:trPr>
        <w:tc>
          <w:tcPr>
            <w:tcW w:w="9639" w:type="dxa"/>
          </w:tcPr>
          <w:p w14:paraId="47943163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C4F1B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Pr="00AC4F1B">
              <w:rPr>
                <w:rFonts w:ascii="Corbel" w:hAnsi="Corbel"/>
                <w:bCs/>
                <w:i/>
                <w:smallCaps w:val="0"/>
                <w:szCs w:val="24"/>
              </w:rPr>
              <w:t xml:space="preserve">uzupełniająca: </w:t>
            </w:r>
          </w:p>
          <w:p w14:paraId="1B377577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Jurek A.: Rozwój dziecka a metody nauczania czytania i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br/>
              <w:t>pisania.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Gdańsk 2012.</w:t>
            </w:r>
          </w:p>
          <w:p w14:paraId="39A2092F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Kosakowski Cz. (red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.):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Nauczanie i wychowanie osób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lekko upośledzonych umysłowo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Toruń 2001.</w:t>
            </w:r>
          </w:p>
          <w:p w14:paraId="18471755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Pasternak E.: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M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ateriały z metodyki kształcenia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upośledzonych umy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słowo w stopniu lekkim w szkole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specjalnej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Lublin 1994.</w:t>
            </w:r>
          </w:p>
          <w:p w14:paraId="7A56E7C0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Sadowska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S. (red.):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Nauczanie uczniów z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niepełnosprawnością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intelektualną w stopniu lekkim.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Wybrane problemy teorii i praktyki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Toruń 2006.</w:t>
            </w:r>
          </w:p>
          <w:p w14:paraId="7305A2B7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Siwek H.: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Możliwości matematyczne uczniów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szkoły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specjalnej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Warszawa 1995.</w:t>
            </w:r>
          </w:p>
          <w:p w14:paraId="3A402AF6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proofErr w:type="spellStart"/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Speck</w:t>
            </w:r>
            <w:proofErr w:type="spellEnd"/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O.: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Osoby z nie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pełnosprawnością intelektualną.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Podręcznik dla celó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 wychowawczych i edukacyjnych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. 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Gdańsk 2015.</w:t>
            </w:r>
          </w:p>
          <w:p w14:paraId="4ABCE92C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Tkaczyk G.: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Wybrane zag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adnienia z metodyki nauczania i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wychowania upośledzonych umysłowo.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Lublin 1997.</w:t>
            </w:r>
          </w:p>
          <w:p w14:paraId="4C4A139A" w14:textId="77777777" w:rsidR="005117C4" w:rsidRPr="00AC4F1B" w:rsidRDefault="005117C4" w:rsidP="00174B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Tkaczyk G.: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P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roblemy uczenia się, nauczania,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wychowania i rehabil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itacji dzieci niepełnosprawnych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intelektualnie w konte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kście aplikacji metody ośrodków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pracy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Lublin 2003.</w:t>
            </w:r>
          </w:p>
        </w:tc>
      </w:tr>
    </w:tbl>
    <w:p w14:paraId="0F73763F" w14:textId="77777777" w:rsidR="0085747A" w:rsidRPr="00AC4F1B" w:rsidRDefault="0085747A" w:rsidP="00174BCD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5B8C0D00" w14:textId="77777777" w:rsidR="0085747A" w:rsidRPr="00AC4F1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b w:val="0"/>
          <w:bCs/>
          <w:smallCaps w:val="0"/>
          <w:szCs w:val="24"/>
        </w:rPr>
        <w:t>Akceptacja Kierownika Jednostki lub osoby up</w:t>
      </w:r>
      <w:r w:rsidRPr="00AC4F1B">
        <w:rPr>
          <w:rFonts w:ascii="Corbel" w:hAnsi="Corbel"/>
          <w:b w:val="0"/>
          <w:smallCaps w:val="0"/>
          <w:szCs w:val="24"/>
        </w:rPr>
        <w:t>oważnionej</w:t>
      </w:r>
    </w:p>
    <w:p w14:paraId="26DBA918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F2CD5E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BD6C36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ED1E06" w14:textId="77777777" w:rsidR="007B401D" w:rsidRPr="00AC4F1B" w:rsidRDefault="007B401D" w:rsidP="007B401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B401D" w:rsidRPr="00AC4F1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8069B" w14:textId="77777777" w:rsidR="005E70A9" w:rsidRDefault="005E70A9" w:rsidP="00C16ABF">
      <w:pPr>
        <w:spacing w:after="0" w:line="240" w:lineRule="auto"/>
      </w:pPr>
      <w:r>
        <w:separator/>
      </w:r>
    </w:p>
  </w:endnote>
  <w:endnote w:type="continuationSeparator" w:id="0">
    <w:p w14:paraId="5449C4FA" w14:textId="77777777" w:rsidR="005E70A9" w:rsidRDefault="005E70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DejaVuSans-Oblique">
    <w:altName w:val="Cambria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EEE0B" w14:textId="77777777" w:rsidR="005E70A9" w:rsidRDefault="005E70A9" w:rsidP="00C16ABF">
      <w:pPr>
        <w:spacing w:after="0" w:line="240" w:lineRule="auto"/>
      </w:pPr>
      <w:r>
        <w:separator/>
      </w:r>
    </w:p>
  </w:footnote>
  <w:footnote w:type="continuationSeparator" w:id="0">
    <w:p w14:paraId="27538730" w14:textId="77777777" w:rsidR="005E70A9" w:rsidRDefault="005E70A9" w:rsidP="00C16ABF">
      <w:pPr>
        <w:spacing w:after="0" w:line="240" w:lineRule="auto"/>
      </w:pPr>
      <w:r>
        <w:continuationSeparator/>
      </w:r>
    </w:p>
  </w:footnote>
  <w:footnote w:id="1">
    <w:p w14:paraId="7A1A064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54235"/>
    <w:multiLevelType w:val="hybridMultilevel"/>
    <w:tmpl w:val="84D8BAC8"/>
    <w:lvl w:ilvl="0" w:tplc="17EAC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7AA2"/>
    <w:multiLevelType w:val="hybridMultilevel"/>
    <w:tmpl w:val="E436A1B4"/>
    <w:lvl w:ilvl="0" w:tplc="8C56492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E4F04"/>
    <w:multiLevelType w:val="hybridMultilevel"/>
    <w:tmpl w:val="E436A1B4"/>
    <w:lvl w:ilvl="0" w:tplc="8C56492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411115">
    <w:abstractNumId w:val="0"/>
  </w:num>
  <w:num w:numId="2" w16cid:durableId="665784089">
    <w:abstractNumId w:val="3"/>
  </w:num>
  <w:num w:numId="3" w16cid:durableId="671836695">
    <w:abstractNumId w:val="2"/>
  </w:num>
  <w:num w:numId="4" w16cid:durableId="1606420848">
    <w:abstractNumId w:val="4"/>
  </w:num>
  <w:num w:numId="5" w16cid:durableId="98477142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382"/>
    <w:rsid w:val="00042A51"/>
    <w:rsid w:val="00042D2E"/>
    <w:rsid w:val="00044C82"/>
    <w:rsid w:val="00047191"/>
    <w:rsid w:val="00053811"/>
    <w:rsid w:val="0006324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69F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BCD"/>
    <w:rsid w:val="00176083"/>
    <w:rsid w:val="00180444"/>
    <w:rsid w:val="001921B2"/>
    <w:rsid w:val="00192F37"/>
    <w:rsid w:val="001A70D2"/>
    <w:rsid w:val="001B62DF"/>
    <w:rsid w:val="001D657B"/>
    <w:rsid w:val="001D7B54"/>
    <w:rsid w:val="001E0209"/>
    <w:rsid w:val="001F2CA2"/>
    <w:rsid w:val="001F3F02"/>
    <w:rsid w:val="001F675E"/>
    <w:rsid w:val="0020421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43AF"/>
    <w:rsid w:val="002A22BF"/>
    <w:rsid w:val="002A2389"/>
    <w:rsid w:val="002A4DB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0B8"/>
    <w:rsid w:val="00305C92"/>
    <w:rsid w:val="003151C5"/>
    <w:rsid w:val="0032683F"/>
    <w:rsid w:val="003343CF"/>
    <w:rsid w:val="00346FE9"/>
    <w:rsid w:val="00347093"/>
    <w:rsid w:val="0034759A"/>
    <w:rsid w:val="003503F6"/>
    <w:rsid w:val="003530DD"/>
    <w:rsid w:val="003632FB"/>
    <w:rsid w:val="00363F78"/>
    <w:rsid w:val="003A0A5B"/>
    <w:rsid w:val="003A1176"/>
    <w:rsid w:val="003C0BAE"/>
    <w:rsid w:val="003D18A9"/>
    <w:rsid w:val="003D5205"/>
    <w:rsid w:val="003D6CE2"/>
    <w:rsid w:val="003E1941"/>
    <w:rsid w:val="003E2FE6"/>
    <w:rsid w:val="003E49D5"/>
    <w:rsid w:val="003F060F"/>
    <w:rsid w:val="003F18FC"/>
    <w:rsid w:val="003F205D"/>
    <w:rsid w:val="003F38C0"/>
    <w:rsid w:val="00410798"/>
    <w:rsid w:val="00414E3C"/>
    <w:rsid w:val="0042244A"/>
    <w:rsid w:val="0042745A"/>
    <w:rsid w:val="00431D5C"/>
    <w:rsid w:val="004362C6"/>
    <w:rsid w:val="00437FA2"/>
    <w:rsid w:val="00445970"/>
    <w:rsid w:val="00447431"/>
    <w:rsid w:val="00452AC9"/>
    <w:rsid w:val="00453223"/>
    <w:rsid w:val="00457424"/>
    <w:rsid w:val="0046168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CF2"/>
    <w:rsid w:val="004F1551"/>
    <w:rsid w:val="004F55A3"/>
    <w:rsid w:val="0050496F"/>
    <w:rsid w:val="00510CC4"/>
    <w:rsid w:val="005117C4"/>
    <w:rsid w:val="0051373E"/>
    <w:rsid w:val="00513B6F"/>
    <w:rsid w:val="00514DDF"/>
    <w:rsid w:val="00517C63"/>
    <w:rsid w:val="005363C4"/>
    <w:rsid w:val="00536BDE"/>
    <w:rsid w:val="00543ACC"/>
    <w:rsid w:val="00562A44"/>
    <w:rsid w:val="0056696D"/>
    <w:rsid w:val="0059484D"/>
    <w:rsid w:val="00597F81"/>
    <w:rsid w:val="005A0855"/>
    <w:rsid w:val="005A3196"/>
    <w:rsid w:val="005B293A"/>
    <w:rsid w:val="005C080F"/>
    <w:rsid w:val="005C55E5"/>
    <w:rsid w:val="005C696A"/>
    <w:rsid w:val="005E6E85"/>
    <w:rsid w:val="005E70A9"/>
    <w:rsid w:val="005F31D2"/>
    <w:rsid w:val="0061029B"/>
    <w:rsid w:val="0061071F"/>
    <w:rsid w:val="00617230"/>
    <w:rsid w:val="00621CE1"/>
    <w:rsid w:val="00627FC9"/>
    <w:rsid w:val="00647FA8"/>
    <w:rsid w:val="00650C5F"/>
    <w:rsid w:val="00654468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F25"/>
    <w:rsid w:val="00724677"/>
    <w:rsid w:val="00725459"/>
    <w:rsid w:val="007327BD"/>
    <w:rsid w:val="00734608"/>
    <w:rsid w:val="00745302"/>
    <w:rsid w:val="007461D6"/>
    <w:rsid w:val="00746EC8"/>
    <w:rsid w:val="00750100"/>
    <w:rsid w:val="00763BF1"/>
    <w:rsid w:val="00766FD4"/>
    <w:rsid w:val="0078168C"/>
    <w:rsid w:val="0078630E"/>
    <w:rsid w:val="00787C2A"/>
    <w:rsid w:val="00790E27"/>
    <w:rsid w:val="007A265C"/>
    <w:rsid w:val="007A4022"/>
    <w:rsid w:val="007A6E6E"/>
    <w:rsid w:val="007B401D"/>
    <w:rsid w:val="007B7FDF"/>
    <w:rsid w:val="007C3299"/>
    <w:rsid w:val="007C3BCC"/>
    <w:rsid w:val="007C4546"/>
    <w:rsid w:val="007D6E56"/>
    <w:rsid w:val="007E63BA"/>
    <w:rsid w:val="007F4155"/>
    <w:rsid w:val="0081554D"/>
    <w:rsid w:val="0081707E"/>
    <w:rsid w:val="008341C7"/>
    <w:rsid w:val="008449B3"/>
    <w:rsid w:val="00846C35"/>
    <w:rsid w:val="008552A2"/>
    <w:rsid w:val="0085747A"/>
    <w:rsid w:val="00865456"/>
    <w:rsid w:val="00877AE9"/>
    <w:rsid w:val="00884922"/>
    <w:rsid w:val="00885F64"/>
    <w:rsid w:val="008917F9"/>
    <w:rsid w:val="008969F9"/>
    <w:rsid w:val="008A45F7"/>
    <w:rsid w:val="008A6CFE"/>
    <w:rsid w:val="008C0CC0"/>
    <w:rsid w:val="008C155D"/>
    <w:rsid w:val="008C19A9"/>
    <w:rsid w:val="008C379D"/>
    <w:rsid w:val="008C5147"/>
    <w:rsid w:val="008C5359"/>
    <w:rsid w:val="008C5363"/>
    <w:rsid w:val="008D3DFB"/>
    <w:rsid w:val="008D5E55"/>
    <w:rsid w:val="008E1D99"/>
    <w:rsid w:val="008E64F4"/>
    <w:rsid w:val="008F12C9"/>
    <w:rsid w:val="008F6E29"/>
    <w:rsid w:val="00916188"/>
    <w:rsid w:val="00923D7D"/>
    <w:rsid w:val="00935675"/>
    <w:rsid w:val="009508DF"/>
    <w:rsid w:val="00950DAC"/>
    <w:rsid w:val="00954A07"/>
    <w:rsid w:val="00970DD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928"/>
    <w:rsid w:val="00A30110"/>
    <w:rsid w:val="00A36899"/>
    <w:rsid w:val="00A371F6"/>
    <w:rsid w:val="00A43BF6"/>
    <w:rsid w:val="00A53FA5"/>
    <w:rsid w:val="00A54817"/>
    <w:rsid w:val="00A601C8"/>
    <w:rsid w:val="00A60799"/>
    <w:rsid w:val="00A72931"/>
    <w:rsid w:val="00A84C85"/>
    <w:rsid w:val="00A97DE1"/>
    <w:rsid w:val="00AA510E"/>
    <w:rsid w:val="00AB053C"/>
    <w:rsid w:val="00AC4F1B"/>
    <w:rsid w:val="00AD1146"/>
    <w:rsid w:val="00AD27D3"/>
    <w:rsid w:val="00AD66D6"/>
    <w:rsid w:val="00AE1160"/>
    <w:rsid w:val="00AE203C"/>
    <w:rsid w:val="00AE2E74"/>
    <w:rsid w:val="00AE5FCB"/>
    <w:rsid w:val="00AF2C1E"/>
    <w:rsid w:val="00AF60AE"/>
    <w:rsid w:val="00B06142"/>
    <w:rsid w:val="00B135B1"/>
    <w:rsid w:val="00B15303"/>
    <w:rsid w:val="00B17834"/>
    <w:rsid w:val="00B3130B"/>
    <w:rsid w:val="00B40ADB"/>
    <w:rsid w:val="00B43B77"/>
    <w:rsid w:val="00B43E80"/>
    <w:rsid w:val="00B57C95"/>
    <w:rsid w:val="00B607DB"/>
    <w:rsid w:val="00B64526"/>
    <w:rsid w:val="00B66529"/>
    <w:rsid w:val="00B75946"/>
    <w:rsid w:val="00B8056E"/>
    <w:rsid w:val="00B819C8"/>
    <w:rsid w:val="00B82308"/>
    <w:rsid w:val="00B865BD"/>
    <w:rsid w:val="00B90885"/>
    <w:rsid w:val="00BB520A"/>
    <w:rsid w:val="00BD0298"/>
    <w:rsid w:val="00BD3869"/>
    <w:rsid w:val="00BD66E9"/>
    <w:rsid w:val="00BD6FF4"/>
    <w:rsid w:val="00BF2C41"/>
    <w:rsid w:val="00C058B4"/>
    <w:rsid w:val="00C05F44"/>
    <w:rsid w:val="00C131B5"/>
    <w:rsid w:val="00C14E5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2BC"/>
    <w:rsid w:val="00C94B98"/>
    <w:rsid w:val="00CA2B96"/>
    <w:rsid w:val="00CA5089"/>
    <w:rsid w:val="00CB336B"/>
    <w:rsid w:val="00CD0FBE"/>
    <w:rsid w:val="00CD6897"/>
    <w:rsid w:val="00CE5BAC"/>
    <w:rsid w:val="00CF25BE"/>
    <w:rsid w:val="00CF78ED"/>
    <w:rsid w:val="00D02B25"/>
    <w:rsid w:val="00D02EBA"/>
    <w:rsid w:val="00D1684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4466"/>
    <w:rsid w:val="00D8678B"/>
    <w:rsid w:val="00DA2114"/>
    <w:rsid w:val="00DC26AB"/>
    <w:rsid w:val="00DE09C0"/>
    <w:rsid w:val="00DE4901"/>
    <w:rsid w:val="00DE4A14"/>
    <w:rsid w:val="00DF320D"/>
    <w:rsid w:val="00DF71C8"/>
    <w:rsid w:val="00E129B8"/>
    <w:rsid w:val="00E21E7D"/>
    <w:rsid w:val="00E22FBC"/>
    <w:rsid w:val="00E24BF5"/>
    <w:rsid w:val="00E25338"/>
    <w:rsid w:val="00E30E1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B7E"/>
    <w:rsid w:val="00EC4899"/>
    <w:rsid w:val="00ED03AB"/>
    <w:rsid w:val="00ED32D2"/>
    <w:rsid w:val="00EE0336"/>
    <w:rsid w:val="00EE11C9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2EBA"/>
    <w:rsid w:val="00FB7DBA"/>
    <w:rsid w:val="00FC1C25"/>
    <w:rsid w:val="00FC3F45"/>
    <w:rsid w:val="00FD503F"/>
    <w:rsid w:val="00FD555A"/>
    <w:rsid w:val="00FD7589"/>
    <w:rsid w:val="00FE5831"/>
    <w:rsid w:val="00FE604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D0C00"/>
  <w15:docId w15:val="{E1387107-6B0C-4A13-AF3D-14FC581E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32683F"/>
    <w:rPr>
      <w:rFonts w:ascii="DejaVuSans" w:hAnsi="DejaVu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117C4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117C4"/>
    <w:rPr>
      <w:rFonts w:ascii="DejaVuSans-Oblique" w:hAnsi="DejaVuSans-Oblique" w:hint="default"/>
      <w:b w:val="0"/>
      <w:bCs w:val="0"/>
      <w:i w:val="0"/>
      <w:iCs w:val="0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5117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FFBB6-573D-4F0A-887C-6CB720B8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1387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2025-01-27T11:45:00Z</dcterms:created>
  <dcterms:modified xsi:type="dcterms:W3CDTF">2025-01-27T11:45:00Z</dcterms:modified>
</cp:coreProperties>
</file>